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для </w:t>
      </w:r>
      <w:r w:rsidR="002076A8">
        <w:rPr>
          <w:b/>
          <w:bCs/>
          <w:sz w:val="26"/>
          <w:szCs w:val="26"/>
        </w:rPr>
        <w:t>строительства объектов</w:t>
      </w:r>
      <w:r w:rsidR="00770AAE">
        <w:rPr>
          <w:b/>
          <w:bCs/>
          <w:sz w:val="26"/>
          <w:szCs w:val="26"/>
        </w:rPr>
        <w:t xml:space="preserve"> физической культуры и спорта</w:t>
      </w:r>
      <w:r w:rsidRPr="005819CE">
        <w:rPr>
          <w:b/>
          <w:bCs/>
          <w:sz w:val="26"/>
          <w:szCs w:val="26"/>
        </w:rPr>
        <w:t xml:space="preserve">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025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0258A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0258A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025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0258A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0258A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0258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0258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0258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0258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0258A" w:rsidRPr="005819CE">
        <w:rPr>
          <w:sz w:val="22"/>
          <w:szCs w:val="22"/>
        </w:rPr>
        <w:fldChar w:fldCharType="end"/>
      </w:r>
    </w:p>
    <w:p w:rsidR="00DE28DB" w:rsidRPr="005819CE" w:rsidRDefault="0080258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0258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076A8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0AAE"/>
    <w:rsid w:val="007724F8"/>
    <w:rsid w:val="00793293"/>
    <w:rsid w:val="007A7337"/>
    <w:rsid w:val="007D7EF6"/>
    <w:rsid w:val="007E0D36"/>
    <w:rsid w:val="0080258A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43B5C-3484-4C54-9A8D-55053301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</TotalTime>
  <Pages>5</Pages>
  <Words>1802</Words>
  <Characters>14200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2022-08-10T09:32:00Z</dcterms:created>
  <dcterms:modified xsi:type="dcterms:W3CDTF">2022-08-10T09:32:00Z</dcterms:modified>
</cp:coreProperties>
</file>